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6BC" w:rsidRDefault="008A26BC" w:rsidP="008A26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Margaret GOLDSMYTH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A26BC" w:rsidRDefault="008A26BC" w:rsidP="008A26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Lynn. Widow.</w:t>
      </w:r>
    </w:p>
    <w:p w:rsidR="008A26BC" w:rsidRDefault="008A26BC" w:rsidP="008A26BC">
      <w:pPr>
        <w:rPr>
          <w:rFonts w:ascii="Times New Roman" w:hAnsi="Times New Roman" w:cs="Times New Roman"/>
        </w:rPr>
      </w:pPr>
    </w:p>
    <w:p w:rsidR="008A26BC" w:rsidRDefault="008A26BC" w:rsidP="008A26BC">
      <w:pPr>
        <w:rPr>
          <w:rFonts w:ascii="Times New Roman" w:hAnsi="Times New Roman" w:cs="Times New Roman"/>
        </w:rPr>
      </w:pPr>
    </w:p>
    <w:p w:rsidR="008A26BC" w:rsidRDefault="008A26BC" w:rsidP="008A26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Deane of Lynn(q.v.) brought a plaint of debt against him and </w:t>
      </w:r>
    </w:p>
    <w:p w:rsidR="008A26BC" w:rsidRDefault="008A26BC" w:rsidP="008A26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Ralph Salter of North Wootton(q.v.).</w:t>
      </w:r>
    </w:p>
    <w:p w:rsidR="008A26BC" w:rsidRDefault="008A26BC" w:rsidP="008A26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4647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A26BC" w:rsidRDefault="008A26BC" w:rsidP="008A26BC">
      <w:pPr>
        <w:rPr>
          <w:rFonts w:ascii="Times New Roman" w:hAnsi="Times New Roman" w:cs="Times New Roman"/>
        </w:rPr>
      </w:pPr>
    </w:p>
    <w:p w:rsidR="008A26BC" w:rsidRDefault="008A26BC" w:rsidP="008A26BC">
      <w:pPr>
        <w:rPr>
          <w:rFonts w:ascii="Times New Roman" w:hAnsi="Times New Roman" w:cs="Times New Roman"/>
        </w:rPr>
      </w:pPr>
      <w:bookmarkStart w:id="0" w:name="_GoBack"/>
      <w:bookmarkEnd w:id="0"/>
    </w:p>
    <w:p w:rsidR="008A26BC" w:rsidRDefault="008A26BC" w:rsidP="008A26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September 2017</w:t>
      </w:r>
    </w:p>
    <w:p w:rsidR="006B2F86" w:rsidRPr="00E71FC3" w:rsidRDefault="008A26B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26BC" w:rsidRDefault="008A26BC" w:rsidP="00E71FC3">
      <w:r>
        <w:separator/>
      </w:r>
    </w:p>
  </w:endnote>
  <w:endnote w:type="continuationSeparator" w:id="0">
    <w:p w:rsidR="008A26BC" w:rsidRDefault="008A26B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26BC" w:rsidRDefault="008A26BC" w:rsidP="00E71FC3">
      <w:r>
        <w:separator/>
      </w:r>
    </w:p>
  </w:footnote>
  <w:footnote w:type="continuationSeparator" w:id="0">
    <w:p w:rsidR="008A26BC" w:rsidRDefault="008A26B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6BC"/>
    <w:rsid w:val="001A7C09"/>
    <w:rsid w:val="00577BD5"/>
    <w:rsid w:val="00656CBA"/>
    <w:rsid w:val="006A1F77"/>
    <w:rsid w:val="00733BE7"/>
    <w:rsid w:val="008A26B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3EA95-B92C-4873-B93A-1E45ECD03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6B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A26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2017-09-16T18:26:00Z</dcterms:created>
  <dcterms:modified xsi:type="dcterms:W3CDTF">2017-09-16T18:27:00Z</dcterms:modified>
</cp:coreProperties>
</file>